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61C" w:rsidRDefault="0026761C" w:rsidP="008D6FEB">
      <w:pPr>
        <w:pStyle w:val="NormalWeb"/>
        <w:spacing w:before="0" w:beforeAutospacing="0" w:after="0" w:afterAutospacing="0" w:line="600" w:lineRule="exact"/>
        <w:rPr>
          <w:rFonts w:ascii="黑体" w:eastAsia="黑体" w:hAnsi="华文中宋"/>
          <w:bCs/>
          <w:color w:val="000000"/>
          <w:sz w:val="32"/>
          <w:szCs w:val="44"/>
        </w:rPr>
      </w:pPr>
      <w:r>
        <w:rPr>
          <w:rFonts w:ascii="黑体" w:eastAsia="黑体" w:hAnsi="华文中宋" w:hint="eastAsia"/>
          <w:bCs/>
          <w:color w:val="000000"/>
          <w:sz w:val="32"/>
          <w:szCs w:val="44"/>
        </w:rPr>
        <w:t>附件</w:t>
      </w:r>
      <w:r>
        <w:rPr>
          <w:rFonts w:ascii="黑体" w:eastAsia="黑体" w:hAnsi="华文中宋"/>
          <w:bCs/>
          <w:color w:val="000000"/>
          <w:sz w:val="32"/>
          <w:szCs w:val="44"/>
        </w:rPr>
        <w:t>4</w:t>
      </w:r>
    </w:p>
    <w:p w:rsidR="0026761C" w:rsidRPr="008D6FEB" w:rsidRDefault="0026761C" w:rsidP="008D6FEB">
      <w:pPr>
        <w:pStyle w:val="NormalWeb"/>
        <w:spacing w:before="0" w:beforeAutospacing="0" w:after="0" w:afterAutospacing="0" w:line="600" w:lineRule="exact"/>
        <w:rPr>
          <w:rFonts w:ascii="黑体" w:eastAsia="黑体" w:hAnsi="华文中宋"/>
          <w:bCs/>
          <w:color w:val="000000"/>
          <w:sz w:val="32"/>
          <w:szCs w:val="44"/>
        </w:rPr>
      </w:pPr>
    </w:p>
    <w:p w:rsidR="0026761C" w:rsidRPr="008F5E33" w:rsidRDefault="0026761C" w:rsidP="008F5E33">
      <w:pPr>
        <w:pStyle w:val="NormalWeb"/>
        <w:spacing w:before="0" w:beforeAutospacing="0" w:after="0" w:afterAutospacing="0" w:line="600" w:lineRule="exact"/>
        <w:jc w:val="center"/>
        <w:rPr>
          <w:rFonts w:ascii="华文中宋" w:eastAsia="华文中宋" w:hAnsi="华文中宋"/>
          <w:b/>
          <w:bCs/>
          <w:color w:val="000000"/>
          <w:sz w:val="44"/>
          <w:szCs w:val="44"/>
        </w:rPr>
      </w:pPr>
      <w:r w:rsidRPr="008F5E33">
        <w:rPr>
          <w:rFonts w:ascii="华文中宋" w:eastAsia="华文中宋" w:hAnsi="华文中宋" w:hint="eastAsia"/>
          <w:b/>
          <w:bCs/>
          <w:color w:val="000000"/>
          <w:sz w:val="44"/>
          <w:szCs w:val="44"/>
        </w:rPr>
        <w:t>关于所属事业单位分类意见的请示（格式）</w:t>
      </w:r>
    </w:p>
    <w:p w:rsidR="0026761C" w:rsidRDefault="0026761C" w:rsidP="00D52CAD">
      <w:pPr>
        <w:pStyle w:val="NormalWeb"/>
        <w:spacing w:before="0" w:beforeAutospacing="0" w:after="0" w:afterAutospacing="0" w:line="600" w:lineRule="exact"/>
        <w:jc w:val="center"/>
        <w:rPr>
          <w:b/>
          <w:bCs/>
          <w:color w:val="000000"/>
          <w:sz w:val="32"/>
          <w:szCs w:val="32"/>
        </w:rPr>
      </w:pPr>
    </w:p>
    <w:p w:rsidR="0026761C" w:rsidRDefault="0026761C" w:rsidP="008F5E33">
      <w:pPr>
        <w:spacing w:line="600" w:lineRule="exact"/>
        <w:rPr>
          <w:rFonts w:ascii="仿宋_GB2312" w:eastAsia="仿宋_GB2312" w:hAnsi="Lucida Sans Unicode" w:cs="Lucida Sans Unicode"/>
          <w:sz w:val="32"/>
          <w:szCs w:val="32"/>
        </w:rPr>
      </w:pPr>
      <w:r>
        <w:rPr>
          <w:rFonts w:ascii="仿宋_GB2312" w:eastAsia="仿宋_GB2312" w:hAnsi="Lucida Sans Unicode" w:cs="Lucida Sans Unicode" w:hint="eastAsia"/>
          <w:sz w:val="32"/>
          <w:szCs w:val="32"/>
        </w:rPr>
        <w:t>县</w:t>
      </w:r>
      <w:r w:rsidRPr="0052578F">
        <w:rPr>
          <w:rFonts w:ascii="仿宋_GB2312" w:eastAsia="仿宋_GB2312" w:hAnsi="Lucida Sans Unicode" w:cs="Lucida Sans Unicode" w:hint="eastAsia"/>
          <w:sz w:val="32"/>
          <w:szCs w:val="32"/>
        </w:rPr>
        <w:t>分类推进事业单位改革工作领导小组办公室</w:t>
      </w:r>
      <w:r>
        <w:rPr>
          <w:rFonts w:ascii="仿宋_GB2312" w:eastAsia="仿宋_GB2312" w:hAnsi="Lucida Sans Unicode" w:cs="Lucida Sans Unicode" w:hint="eastAsia"/>
          <w:sz w:val="32"/>
          <w:szCs w:val="32"/>
        </w:rPr>
        <w:t>：</w:t>
      </w:r>
    </w:p>
    <w:p w:rsidR="0026761C" w:rsidRPr="00E66B1B" w:rsidRDefault="0026761C" w:rsidP="008F5E33">
      <w:pPr>
        <w:pStyle w:val="NormalWeb"/>
        <w:spacing w:before="0" w:beforeAutospacing="0" w:after="0" w:afterAutospacing="0" w:line="600" w:lineRule="exact"/>
        <w:ind w:firstLine="645"/>
        <w:jc w:val="both"/>
        <w:rPr>
          <w:rFonts w:ascii="仿宋_GB2312" w:eastAsia="仿宋_GB2312" w:hAnsi="Lucida Sans Unicode" w:cs="Lucida Sans Unicode"/>
          <w:kern w:val="2"/>
          <w:sz w:val="32"/>
          <w:szCs w:val="32"/>
        </w:rPr>
      </w:pP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根据</w:t>
      </w:r>
      <w:r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县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委办、</w:t>
      </w:r>
      <w:r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县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政府办《关于印发</w:t>
      </w:r>
      <w:r w:rsidRPr="00E66B1B">
        <w:rPr>
          <w:rFonts w:ascii="仿宋_GB2312" w:eastAsia="仿宋_GB2312" w:hAnsi="Lucida Sans Unicode" w:cs="Lucida Sans Unicode"/>
          <w:kern w:val="2"/>
          <w:sz w:val="32"/>
          <w:szCs w:val="32"/>
        </w:rPr>
        <w:t>&lt;</w:t>
      </w:r>
      <w:r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西和县事业单位分类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实施方案</w:t>
      </w:r>
      <w:r w:rsidRPr="00E66B1B">
        <w:rPr>
          <w:rFonts w:ascii="仿宋_GB2312" w:eastAsia="仿宋_GB2312" w:hAnsi="Lucida Sans Unicode" w:cs="Lucida Sans Unicode"/>
          <w:kern w:val="2"/>
          <w:sz w:val="32"/>
          <w:szCs w:val="32"/>
        </w:rPr>
        <w:t>&gt;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和</w:t>
      </w:r>
      <w:r w:rsidRPr="00E66B1B">
        <w:rPr>
          <w:rFonts w:ascii="仿宋_GB2312" w:eastAsia="仿宋_GB2312" w:hAnsi="Lucida Sans Unicode" w:cs="Lucida Sans Unicode"/>
          <w:kern w:val="2"/>
          <w:sz w:val="32"/>
          <w:szCs w:val="32"/>
        </w:rPr>
        <w:t>&lt;</w:t>
      </w:r>
      <w:r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西和县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事业单位分类目录</w:t>
      </w:r>
      <w:r w:rsidRPr="00E66B1B">
        <w:rPr>
          <w:rFonts w:ascii="仿宋_GB2312" w:eastAsia="仿宋_GB2312" w:hAnsi="Lucida Sans Unicode" w:cs="Lucida Sans Unicode"/>
          <w:kern w:val="2"/>
          <w:sz w:val="32"/>
          <w:szCs w:val="32"/>
        </w:rPr>
        <w:t>&gt;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的通知》（</w:t>
      </w:r>
      <w:r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西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办发〔</w:t>
      </w:r>
      <w:r w:rsidRPr="00E66B1B">
        <w:rPr>
          <w:rFonts w:ascii="仿宋_GB2312" w:eastAsia="仿宋_GB2312" w:hAnsi="Lucida Sans Unicode" w:cs="Lucida Sans Unicode"/>
          <w:kern w:val="2"/>
          <w:sz w:val="32"/>
          <w:szCs w:val="32"/>
        </w:rPr>
        <w:t>2014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〕</w:t>
      </w:r>
      <w:r>
        <w:rPr>
          <w:rFonts w:ascii="仿宋_GB2312" w:eastAsia="仿宋_GB2312" w:hAnsi="Lucida Sans Unicode" w:cs="Lucida Sans Unicode"/>
          <w:kern w:val="2"/>
          <w:sz w:val="32"/>
          <w:szCs w:val="32"/>
        </w:rPr>
        <w:t>62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号）精神，结合工作实际，参照</w:t>
      </w:r>
      <w:r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市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直对口事业单位分类情况，现就我单位所属事业单位分类意见请示如下：</w:t>
      </w:r>
    </w:p>
    <w:p w:rsidR="0026761C" w:rsidRPr="00E66B1B" w:rsidRDefault="0026761C" w:rsidP="008F5E33">
      <w:pPr>
        <w:pStyle w:val="NormalWeb"/>
        <w:spacing w:before="0" w:beforeAutospacing="0" w:after="0" w:afterAutospacing="0" w:line="600" w:lineRule="exact"/>
        <w:ind w:firstLine="645"/>
        <w:jc w:val="both"/>
        <w:rPr>
          <w:rFonts w:ascii="仿宋_GB2312" w:eastAsia="仿宋_GB2312" w:hAnsi="Lucida Sans Unicode" w:cs="Lucida Sans Unicode"/>
          <w:kern w:val="2"/>
          <w:sz w:val="32"/>
          <w:szCs w:val="32"/>
        </w:rPr>
      </w:pP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一、（事业单位全称）</w:t>
      </w:r>
    </w:p>
    <w:p w:rsidR="0026761C" w:rsidRPr="00E66B1B" w:rsidRDefault="0026761C" w:rsidP="008F5E33">
      <w:pPr>
        <w:pStyle w:val="NormalWeb"/>
        <w:spacing w:before="0" w:beforeAutospacing="0" w:after="0" w:afterAutospacing="0" w:line="600" w:lineRule="exact"/>
        <w:ind w:firstLine="645"/>
        <w:jc w:val="both"/>
        <w:rPr>
          <w:rFonts w:ascii="仿宋_GB2312" w:eastAsia="仿宋_GB2312" w:hAnsi="Lucida Sans Unicode" w:cs="Lucida Sans Unicode"/>
          <w:kern w:val="2"/>
          <w:sz w:val="32"/>
          <w:szCs w:val="32"/>
        </w:rPr>
      </w:pPr>
      <w:r w:rsidRPr="00E66B1B">
        <w:rPr>
          <w:rFonts w:ascii="仿宋_GB2312" w:eastAsia="仿宋_GB2312" w:hAnsi="Lucida Sans Unicode" w:cs="Lucida Sans Unicode"/>
          <w:kern w:val="2"/>
          <w:sz w:val="32"/>
          <w:szCs w:val="32"/>
        </w:rPr>
        <w:t>1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、机构编制现状：</w:t>
      </w:r>
    </w:p>
    <w:p w:rsidR="0026761C" w:rsidRPr="00E66B1B" w:rsidRDefault="0026761C" w:rsidP="008F5E33">
      <w:pPr>
        <w:pStyle w:val="NormalWeb"/>
        <w:spacing w:before="0" w:beforeAutospacing="0" w:after="0" w:afterAutospacing="0" w:line="600" w:lineRule="exact"/>
        <w:ind w:firstLine="645"/>
        <w:jc w:val="both"/>
        <w:rPr>
          <w:rFonts w:ascii="仿宋_GB2312" w:eastAsia="仿宋_GB2312" w:hAnsi="Lucida Sans Unicode" w:cs="Lucida Sans Unicode"/>
          <w:kern w:val="2"/>
          <w:sz w:val="32"/>
          <w:szCs w:val="32"/>
        </w:rPr>
      </w:pPr>
      <w:r w:rsidRPr="00E66B1B">
        <w:rPr>
          <w:rFonts w:ascii="仿宋_GB2312" w:eastAsia="仿宋_GB2312" w:hAnsi="Lucida Sans Unicode" w:cs="Lucida Sans Unicode"/>
          <w:kern w:val="2"/>
          <w:sz w:val="32"/>
          <w:szCs w:val="32"/>
        </w:rPr>
        <w:t>2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、清理规范情况（保留、更名、剥离、整合、撤销、转制等）：</w:t>
      </w:r>
    </w:p>
    <w:p w:rsidR="0026761C" w:rsidRPr="00E66B1B" w:rsidRDefault="0026761C" w:rsidP="008F5E33">
      <w:pPr>
        <w:pStyle w:val="NormalWeb"/>
        <w:spacing w:before="0" w:beforeAutospacing="0" w:after="0" w:afterAutospacing="0" w:line="600" w:lineRule="exact"/>
        <w:ind w:firstLine="645"/>
        <w:jc w:val="both"/>
        <w:rPr>
          <w:rFonts w:ascii="仿宋_GB2312" w:eastAsia="仿宋_GB2312" w:hAnsi="Lucida Sans Unicode" w:cs="Lucida Sans Unicode"/>
          <w:kern w:val="2"/>
          <w:sz w:val="32"/>
          <w:szCs w:val="32"/>
        </w:rPr>
      </w:pPr>
      <w:r w:rsidRPr="00E66B1B">
        <w:rPr>
          <w:rFonts w:ascii="仿宋_GB2312" w:eastAsia="仿宋_GB2312" w:hAnsi="Lucida Sans Unicode" w:cs="Lucida Sans Unicode"/>
          <w:kern w:val="2"/>
          <w:sz w:val="32"/>
          <w:szCs w:val="32"/>
        </w:rPr>
        <w:t>3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、主要职责（重新确定）：</w:t>
      </w:r>
    </w:p>
    <w:p w:rsidR="0026761C" w:rsidRPr="00E66B1B" w:rsidRDefault="0026761C" w:rsidP="008F5E33">
      <w:pPr>
        <w:pStyle w:val="NormalWeb"/>
        <w:spacing w:before="0" w:beforeAutospacing="0" w:after="0" w:afterAutospacing="0" w:line="600" w:lineRule="exact"/>
        <w:ind w:firstLine="645"/>
        <w:jc w:val="both"/>
        <w:rPr>
          <w:rFonts w:ascii="仿宋_GB2312" w:eastAsia="仿宋_GB2312" w:hAnsi="Lucida Sans Unicode" w:cs="Lucida Sans Unicode"/>
          <w:kern w:val="2"/>
          <w:sz w:val="32"/>
          <w:szCs w:val="32"/>
        </w:rPr>
      </w:pPr>
      <w:r w:rsidRPr="00E66B1B">
        <w:rPr>
          <w:rFonts w:ascii="仿宋_GB2312" w:eastAsia="仿宋_GB2312" w:hAnsi="Lucida Sans Unicode" w:cs="Lucida Sans Unicode"/>
          <w:kern w:val="2"/>
          <w:sz w:val="32"/>
          <w:szCs w:val="32"/>
        </w:rPr>
        <w:t>4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、承担的社会功能和发展方向：</w:t>
      </w:r>
    </w:p>
    <w:p w:rsidR="0026761C" w:rsidRPr="00E66B1B" w:rsidRDefault="0026761C" w:rsidP="008F5E33">
      <w:pPr>
        <w:pStyle w:val="NormalWeb"/>
        <w:spacing w:before="0" w:beforeAutospacing="0" w:after="0" w:afterAutospacing="0" w:line="600" w:lineRule="exact"/>
        <w:ind w:firstLine="645"/>
        <w:jc w:val="both"/>
        <w:rPr>
          <w:rFonts w:ascii="仿宋_GB2312" w:eastAsia="仿宋_GB2312" w:hAnsi="Lucida Sans Unicode" w:cs="Lucida Sans Unicode"/>
          <w:kern w:val="2"/>
          <w:sz w:val="32"/>
          <w:szCs w:val="32"/>
        </w:rPr>
      </w:pPr>
      <w:r w:rsidRPr="00E66B1B">
        <w:rPr>
          <w:rFonts w:ascii="仿宋_GB2312" w:eastAsia="仿宋_GB2312" w:hAnsi="Lucida Sans Unicode" w:cs="Lucida Sans Unicode"/>
          <w:kern w:val="2"/>
          <w:sz w:val="32"/>
          <w:szCs w:val="32"/>
        </w:rPr>
        <w:t>5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、分类意见（行政类、生产经营类、公益一类、公益二类）：</w:t>
      </w:r>
    </w:p>
    <w:p w:rsidR="0026761C" w:rsidRPr="00E66B1B" w:rsidRDefault="0026761C" w:rsidP="008F5E33">
      <w:pPr>
        <w:pStyle w:val="NormalWeb"/>
        <w:spacing w:before="0" w:beforeAutospacing="0" w:after="0" w:afterAutospacing="0" w:line="600" w:lineRule="exact"/>
        <w:ind w:firstLine="645"/>
        <w:rPr>
          <w:rFonts w:ascii="仿宋_GB2312" w:eastAsia="仿宋_GB2312" w:hAnsi="Lucida Sans Unicode" w:cs="Lucida Sans Unicode"/>
          <w:kern w:val="2"/>
          <w:sz w:val="32"/>
          <w:szCs w:val="32"/>
        </w:rPr>
      </w:pPr>
      <w:r w:rsidRPr="00E66B1B">
        <w:rPr>
          <w:rFonts w:ascii="仿宋_GB2312" w:eastAsia="仿宋_GB2312" w:hAnsi="Lucida Sans Unicode" w:cs="Lucida Sans Unicode"/>
          <w:kern w:val="2"/>
          <w:sz w:val="32"/>
          <w:szCs w:val="32"/>
        </w:rPr>
        <w:t> </w:t>
      </w: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二、（事业单位全称）</w:t>
      </w:r>
    </w:p>
    <w:p w:rsidR="0026761C" w:rsidRPr="00E66B1B" w:rsidRDefault="0026761C" w:rsidP="008F5E33">
      <w:pPr>
        <w:pStyle w:val="NormalWeb"/>
        <w:spacing w:before="0" w:beforeAutospacing="0" w:after="0" w:afterAutospacing="0" w:line="600" w:lineRule="exact"/>
        <w:ind w:firstLine="645"/>
        <w:rPr>
          <w:rFonts w:ascii="仿宋_GB2312" w:eastAsia="仿宋_GB2312" w:hAnsi="Lucida Sans Unicode" w:cs="Lucida Sans Unicode"/>
          <w:kern w:val="2"/>
          <w:sz w:val="32"/>
          <w:szCs w:val="32"/>
        </w:rPr>
      </w:pPr>
      <w:r w:rsidRPr="00E66B1B">
        <w:rPr>
          <w:rFonts w:ascii="仿宋_GB2312" w:eastAsia="仿宋_GB2312" w:hAnsi="Lucida Sans Unicode" w:cs="Lucida Sans Unicode" w:hint="eastAsia"/>
          <w:kern w:val="2"/>
          <w:sz w:val="32"/>
          <w:szCs w:val="32"/>
        </w:rPr>
        <w:t>……</w:t>
      </w:r>
    </w:p>
    <w:sectPr w:rsidR="0026761C" w:rsidRPr="00E66B1B" w:rsidSect="005B04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07" w:right="1644" w:bottom="1440" w:left="1644" w:header="851" w:footer="992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61C" w:rsidRDefault="0026761C" w:rsidP="0060704B">
      <w:r>
        <w:separator/>
      </w:r>
    </w:p>
  </w:endnote>
  <w:endnote w:type="continuationSeparator" w:id="1">
    <w:p w:rsidR="0026761C" w:rsidRDefault="0026761C" w:rsidP="0060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61C" w:rsidRDefault="002676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61C" w:rsidRPr="005B0487" w:rsidRDefault="0026761C" w:rsidP="005B0487">
    <w:pPr>
      <w:pStyle w:val="Footer"/>
      <w:jc w:val="right"/>
      <w:rPr>
        <w:rFonts w:ascii="宋体"/>
        <w:sz w:val="28"/>
      </w:rPr>
    </w:pPr>
    <w:r w:rsidRPr="005B0487">
      <w:rPr>
        <w:rFonts w:ascii="宋体" w:hAnsi="宋体"/>
        <w:sz w:val="28"/>
      </w:rPr>
      <w:fldChar w:fldCharType="begin"/>
    </w:r>
    <w:r w:rsidRPr="005B0487">
      <w:rPr>
        <w:rFonts w:ascii="宋体" w:hAnsi="宋体"/>
        <w:sz w:val="28"/>
      </w:rPr>
      <w:instrText>PAGE   \* MERGEFORMAT</w:instrText>
    </w:r>
    <w:r w:rsidRPr="005B0487">
      <w:rPr>
        <w:rFonts w:ascii="宋体" w:hAnsi="宋体"/>
        <w:sz w:val="28"/>
      </w:rPr>
      <w:fldChar w:fldCharType="separate"/>
    </w:r>
    <w:r w:rsidRPr="00966611">
      <w:rPr>
        <w:rFonts w:asci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9 -</w:t>
    </w:r>
    <w:r w:rsidRPr="005B0487">
      <w:rPr>
        <w:rFonts w:ascii="宋体" w:hAnsi="宋体"/>
        <w:sz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61C" w:rsidRDefault="002676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61C" w:rsidRDefault="0026761C" w:rsidP="0060704B">
      <w:r>
        <w:separator/>
      </w:r>
    </w:p>
  </w:footnote>
  <w:footnote w:type="continuationSeparator" w:id="1">
    <w:p w:rsidR="0026761C" w:rsidRDefault="0026761C" w:rsidP="006070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61C" w:rsidRDefault="002676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61C" w:rsidRDefault="0026761C" w:rsidP="00202A5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61C" w:rsidRDefault="0026761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DC7"/>
    <w:rsid w:val="00002CB8"/>
    <w:rsid w:val="000031B3"/>
    <w:rsid w:val="00003938"/>
    <w:rsid w:val="000049FE"/>
    <w:rsid w:val="000146BE"/>
    <w:rsid w:val="00023A38"/>
    <w:rsid w:val="0002790E"/>
    <w:rsid w:val="00031D9E"/>
    <w:rsid w:val="00031EE2"/>
    <w:rsid w:val="00032572"/>
    <w:rsid w:val="00032A3D"/>
    <w:rsid w:val="00033628"/>
    <w:rsid w:val="0003635E"/>
    <w:rsid w:val="00047966"/>
    <w:rsid w:val="00053768"/>
    <w:rsid w:val="000643CB"/>
    <w:rsid w:val="00072952"/>
    <w:rsid w:val="0007330B"/>
    <w:rsid w:val="000737A1"/>
    <w:rsid w:val="00073E4D"/>
    <w:rsid w:val="000838CD"/>
    <w:rsid w:val="00084D11"/>
    <w:rsid w:val="000863BE"/>
    <w:rsid w:val="00091B98"/>
    <w:rsid w:val="000A2CAB"/>
    <w:rsid w:val="000B2803"/>
    <w:rsid w:val="000B4A98"/>
    <w:rsid w:val="000B6A9E"/>
    <w:rsid w:val="000B7621"/>
    <w:rsid w:val="000C2F60"/>
    <w:rsid w:val="000D211B"/>
    <w:rsid w:val="000D218B"/>
    <w:rsid w:val="000D7F7A"/>
    <w:rsid w:val="000E2D2B"/>
    <w:rsid w:val="000F1884"/>
    <w:rsid w:val="000F1912"/>
    <w:rsid w:val="000F5E72"/>
    <w:rsid w:val="000F65AE"/>
    <w:rsid w:val="000F7655"/>
    <w:rsid w:val="001048D0"/>
    <w:rsid w:val="00105254"/>
    <w:rsid w:val="0010618B"/>
    <w:rsid w:val="00110A2E"/>
    <w:rsid w:val="00115125"/>
    <w:rsid w:val="00124303"/>
    <w:rsid w:val="00127394"/>
    <w:rsid w:val="0013249B"/>
    <w:rsid w:val="00135620"/>
    <w:rsid w:val="001405E4"/>
    <w:rsid w:val="001456FD"/>
    <w:rsid w:val="001520EE"/>
    <w:rsid w:val="001575ED"/>
    <w:rsid w:val="00170E70"/>
    <w:rsid w:val="001753C2"/>
    <w:rsid w:val="001820CE"/>
    <w:rsid w:val="001844FC"/>
    <w:rsid w:val="0018528E"/>
    <w:rsid w:val="00186204"/>
    <w:rsid w:val="00186837"/>
    <w:rsid w:val="001A1E7F"/>
    <w:rsid w:val="001A3F3F"/>
    <w:rsid w:val="001A434B"/>
    <w:rsid w:val="001A62BE"/>
    <w:rsid w:val="001B6A18"/>
    <w:rsid w:val="001B7942"/>
    <w:rsid w:val="001B7FD0"/>
    <w:rsid w:val="001D2B25"/>
    <w:rsid w:val="001D47D9"/>
    <w:rsid w:val="001D777C"/>
    <w:rsid w:val="001E20AD"/>
    <w:rsid w:val="001F02AF"/>
    <w:rsid w:val="001F2B88"/>
    <w:rsid w:val="00202A52"/>
    <w:rsid w:val="00203F07"/>
    <w:rsid w:val="00211927"/>
    <w:rsid w:val="00212F83"/>
    <w:rsid w:val="002307CE"/>
    <w:rsid w:val="002413B3"/>
    <w:rsid w:val="00241A34"/>
    <w:rsid w:val="00243988"/>
    <w:rsid w:val="00247A0F"/>
    <w:rsid w:val="00247AEF"/>
    <w:rsid w:val="0025505E"/>
    <w:rsid w:val="00255075"/>
    <w:rsid w:val="00257AD2"/>
    <w:rsid w:val="00257B05"/>
    <w:rsid w:val="002637E3"/>
    <w:rsid w:val="0026761C"/>
    <w:rsid w:val="00270D4A"/>
    <w:rsid w:val="00272136"/>
    <w:rsid w:val="00273CDB"/>
    <w:rsid w:val="002744B2"/>
    <w:rsid w:val="00275806"/>
    <w:rsid w:val="00280344"/>
    <w:rsid w:val="00280BEC"/>
    <w:rsid w:val="002878F8"/>
    <w:rsid w:val="002909F4"/>
    <w:rsid w:val="0029187F"/>
    <w:rsid w:val="00292B5D"/>
    <w:rsid w:val="002977F1"/>
    <w:rsid w:val="002A1A35"/>
    <w:rsid w:val="002A3ECD"/>
    <w:rsid w:val="002A7FD9"/>
    <w:rsid w:val="002C2262"/>
    <w:rsid w:val="002C33F0"/>
    <w:rsid w:val="002C58CD"/>
    <w:rsid w:val="002D47F5"/>
    <w:rsid w:val="002E1EE3"/>
    <w:rsid w:val="003039D7"/>
    <w:rsid w:val="00313193"/>
    <w:rsid w:val="00317777"/>
    <w:rsid w:val="0032330A"/>
    <w:rsid w:val="0032459C"/>
    <w:rsid w:val="003249A4"/>
    <w:rsid w:val="00330618"/>
    <w:rsid w:val="00335997"/>
    <w:rsid w:val="00336CD3"/>
    <w:rsid w:val="00342286"/>
    <w:rsid w:val="0034541B"/>
    <w:rsid w:val="003474CE"/>
    <w:rsid w:val="00351DBE"/>
    <w:rsid w:val="00351DF9"/>
    <w:rsid w:val="00352230"/>
    <w:rsid w:val="00354CDF"/>
    <w:rsid w:val="0036233A"/>
    <w:rsid w:val="003640ED"/>
    <w:rsid w:val="00367CBD"/>
    <w:rsid w:val="00367E0F"/>
    <w:rsid w:val="00375D2F"/>
    <w:rsid w:val="0038083C"/>
    <w:rsid w:val="00380BAF"/>
    <w:rsid w:val="003A4325"/>
    <w:rsid w:val="003A4FA1"/>
    <w:rsid w:val="003A6CE1"/>
    <w:rsid w:val="003B1434"/>
    <w:rsid w:val="003B2F05"/>
    <w:rsid w:val="003B3004"/>
    <w:rsid w:val="003B6833"/>
    <w:rsid w:val="003C2658"/>
    <w:rsid w:val="003C4634"/>
    <w:rsid w:val="003C7DED"/>
    <w:rsid w:val="003D1C63"/>
    <w:rsid w:val="003E56EC"/>
    <w:rsid w:val="003F3AC6"/>
    <w:rsid w:val="0040346B"/>
    <w:rsid w:val="0040676A"/>
    <w:rsid w:val="00410614"/>
    <w:rsid w:val="004175A0"/>
    <w:rsid w:val="00417C8B"/>
    <w:rsid w:val="00420249"/>
    <w:rsid w:val="004202B5"/>
    <w:rsid w:val="004204E5"/>
    <w:rsid w:val="004261F2"/>
    <w:rsid w:val="00426725"/>
    <w:rsid w:val="004303A3"/>
    <w:rsid w:val="00435D6E"/>
    <w:rsid w:val="004372F4"/>
    <w:rsid w:val="00440601"/>
    <w:rsid w:val="00444341"/>
    <w:rsid w:val="0045187B"/>
    <w:rsid w:val="0045324D"/>
    <w:rsid w:val="00454C87"/>
    <w:rsid w:val="00456D28"/>
    <w:rsid w:val="004570AC"/>
    <w:rsid w:val="00460849"/>
    <w:rsid w:val="00460F25"/>
    <w:rsid w:val="004648FB"/>
    <w:rsid w:val="00471C41"/>
    <w:rsid w:val="004736CA"/>
    <w:rsid w:val="00475147"/>
    <w:rsid w:val="00491047"/>
    <w:rsid w:val="004928C7"/>
    <w:rsid w:val="0049410D"/>
    <w:rsid w:val="00494EBE"/>
    <w:rsid w:val="00495293"/>
    <w:rsid w:val="00495F09"/>
    <w:rsid w:val="00497A09"/>
    <w:rsid w:val="004A00AA"/>
    <w:rsid w:val="004A65B8"/>
    <w:rsid w:val="004B467D"/>
    <w:rsid w:val="004B70C1"/>
    <w:rsid w:val="004C1190"/>
    <w:rsid w:val="004C1842"/>
    <w:rsid w:val="004D4287"/>
    <w:rsid w:val="004D7C79"/>
    <w:rsid w:val="004E5F24"/>
    <w:rsid w:val="004F0507"/>
    <w:rsid w:val="004F6CB1"/>
    <w:rsid w:val="004F7BA8"/>
    <w:rsid w:val="00503686"/>
    <w:rsid w:val="0051622C"/>
    <w:rsid w:val="00516F46"/>
    <w:rsid w:val="00517B78"/>
    <w:rsid w:val="00522627"/>
    <w:rsid w:val="00524F93"/>
    <w:rsid w:val="00525197"/>
    <w:rsid w:val="0052578F"/>
    <w:rsid w:val="00530481"/>
    <w:rsid w:val="00531727"/>
    <w:rsid w:val="00532579"/>
    <w:rsid w:val="00533169"/>
    <w:rsid w:val="005448A7"/>
    <w:rsid w:val="00547DC7"/>
    <w:rsid w:val="005500D3"/>
    <w:rsid w:val="00556973"/>
    <w:rsid w:val="00563DFF"/>
    <w:rsid w:val="0056641D"/>
    <w:rsid w:val="00566E5D"/>
    <w:rsid w:val="005722E8"/>
    <w:rsid w:val="00572F27"/>
    <w:rsid w:val="00576BE7"/>
    <w:rsid w:val="00580955"/>
    <w:rsid w:val="00581E9F"/>
    <w:rsid w:val="00581FEC"/>
    <w:rsid w:val="0058230E"/>
    <w:rsid w:val="005871BA"/>
    <w:rsid w:val="00587A72"/>
    <w:rsid w:val="005919B9"/>
    <w:rsid w:val="00591B41"/>
    <w:rsid w:val="00595767"/>
    <w:rsid w:val="005A07A4"/>
    <w:rsid w:val="005A2551"/>
    <w:rsid w:val="005A7610"/>
    <w:rsid w:val="005B0487"/>
    <w:rsid w:val="005B08F6"/>
    <w:rsid w:val="005C1099"/>
    <w:rsid w:val="005C16F4"/>
    <w:rsid w:val="005C5A14"/>
    <w:rsid w:val="005D43A1"/>
    <w:rsid w:val="005E0659"/>
    <w:rsid w:val="005E3096"/>
    <w:rsid w:val="005E5086"/>
    <w:rsid w:val="005F4374"/>
    <w:rsid w:val="005F5170"/>
    <w:rsid w:val="006004D2"/>
    <w:rsid w:val="006006E9"/>
    <w:rsid w:val="006020EC"/>
    <w:rsid w:val="0060704B"/>
    <w:rsid w:val="00612D18"/>
    <w:rsid w:val="0061396C"/>
    <w:rsid w:val="00616C61"/>
    <w:rsid w:val="00621345"/>
    <w:rsid w:val="00633608"/>
    <w:rsid w:val="00634337"/>
    <w:rsid w:val="00643C53"/>
    <w:rsid w:val="00647834"/>
    <w:rsid w:val="0065006E"/>
    <w:rsid w:val="00650E60"/>
    <w:rsid w:val="00654CFF"/>
    <w:rsid w:val="0065570E"/>
    <w:rsid w:val="00661844"/>
    <w:rsid w:val="00664931"/>
    <w:rsid w:val="00665888"/>
    <w:rsid w:val="0067497B"/>
    <w:rsid w:val="006753DA"/>
    <w:rsid w:val="0067580C"/>
    <w:rsid w:val="00687775"/>
    <w:rsid w:val="00695988"/>
    <w:rsid w:val="0069706C"/>
    <w:rsid w:val="00697D38"/>
    <w:rsid w:val="006A06C9"/>
    <w:rsid w:val="006B09C5"/>
    <w:rsid w:val="006B43F1"/>
    <w:rsid w:val="006B5A40"/>
    <w:rsid w:val="006C0197"/>
    <w:rsid w:val="006C184A"/>
    <w:rsid w:val="006D1A25"/>
    <w:rsid w:val="006D4243"/>
    <w:rsid w:val="006D5239"/>
    <w:rsid w:val="006D5644"/>
    <w:rsid w:val="006E250D"/>
    <w:rsid w:val="006E2E27"/>
    <w:rsid w:val="006F0666"/>
    <w:rsid w:val="006F4EA8"/>
    <w:rsid w:val="00700ED6"/>
    <w:rsid w:val="00704188"/>
    <w:rsid w:val="00711255"/>
    <w:rsid w:val="00715D33"/>
    <w:rsid w:val="00736B98"/>
    <w:rsid w:val="00741609"/>
    <w:rsid w:val="00747E8C"/>
    <w:rsid w:val="00753744"/>
    <w:rsid w:val="00756A7A"/>
    <w:rsid w:val="007611F8"/>
    <w:rsid w:val="00767F7E"/>
    <w:rsid w:val="0077225F"/>
    <w:rsid w:val="007733BF"/>
    <w:rsid w:val="00776A13"/>
    <w:rsid w:val="00777D10"/>
    <w:rsid w:val="00783F04"/>
    <w:rsid w:val="0079436D"/>
    <w:rsid w:val="007A15B2"/>
    <w:rsid w:val="007A4126"/>
    <w:rsid w:val="007B32EF"/>
    <w:rsid w:val="007B625E"/>
    <w:rsid w:val="007C5962"/>
    <w:rsid w:val="007D3CCA"/>
    <w:rsid w:val="007D6956"/>
    <w:rsid w:val="007E315A"/>
    <w:rsid w:val="007E3474"/>
    <w:rsid w:val="00801A8B"/>
    <w:rsid w:val="008026CE"/>
    <w:rsid w:val="00811C78"/>
    <w:rsid w:val="00817013"/>
    <w:rsid w:val="00817E2D"/>
    <w:rsid w:val="00827311"/>
    <w:rsid w:val="0082736A"/>
    <w:rsid w:val="008324C6"/>
    <w:rsid w:val="0084081C"/>
    <w:rsid w:val="00842E8E"/>
    <w:rsid w:val="00846580"/>
    <w:rsid w:val="00854858"/>
    <w:rsid w:val="00854AC3"/>
    <w:rsid w:val="00857779"/>
    <w:rsid w:val="00864922"/>
    <w:rsid w:val="00873685"/>
    <w:rsid w:val="00874D0F"/>
    <w:rsid w:val="00880DED"/>
    <w:rsid w:val="00885F6C"/>
    <w:rsid w:val="008A41AB"/>
    <w:rsid w:val="008A48BF"/>
    <w:rsid w:val="008A77D6"/>
    <w:rsid w:val="008B47D4"/>
    <w:rsid w:val="008B4A7C"/>
    <w:rsid w:val="008B54C0"/>
    <w:rsid w:val="008B674F"/>
    <w:rsid w:val="008D128F"/>
    <w:rsid w:val="008D6FEB"/>
    <w:rsid w:val="008F0F6E"/>
    <w:rsid w:val="008F5E33"/>
    <w:rsid w:val="008F6859"/>
    <w:rsid w:val="00902C4E"/>
    <w:rsid w:val="0091023C"/>
    <w:rsid w:val="009118CC"/>
    <w:rsid w:val="00911CE8"/>
    <w:rsid w:val="009169DA"/>
    <w:rsid w:val="00922430"/>
    <w:rsid w:val="00922614"/>
    <w:rsid w:val="00923962"/>
    <w:rsid w:val="00925B64"/>
    <w:rsid w:val="009323B9"/>
    <w:rsid w:val="009427A9"/>
    <w:rsid w:val="00954F10"/>
    <w:rsid w:val="0096247E"/>
    <w:rsid w:val="009644D1"/>
    <w:rsid w:val="00966611"/>
    <w:rsid w:val="009671AC"/>
    <w:rsid w:val="00970432"/>
    <w:rsid w:val="009755CB"/>
    <w:rsid w:val="00977C55"/>
    <w:rsid w:val="009868B0"/>
    <w:rsid w:val="00987185"/>
    <w:rsid w:val="00990160"/>
    <w:rsid w:val="009C093F"/>
    <w:rsid w:val="009C0B42"/>
    <w:rsid w:val="009C10D0"/>
    <w:rsid w:val="009D0D65"/>
    <w:rsid w:val="009D1EF2"/>
    <w:rsid w:val="009D4817"/>
    <w:rsid w:val="009E13AD"/>
    <w:rsid w:val="009E23DA"/>
    <w:rsid w:val="009E290D"/>
    <w:rsid w:val="009E3918"/>
    <w:rsid w:val="009E3F9A"/>
    <w:rsid w:val="009F627B"/>
    <w:rsid w:val="00A00F4B"/>
    <w:rsid w:val="00A05DD7"/>
    <w:rsid w:val="00A143AF"/>
    <w:rsid w:val="00A175F5"/>
    <w:rsid w:val="00A22141"/>
    <w:rsid w:val="00A279E9"/>
    <w:rsid w:val="00A3104A"/>
    <w:rsid w:val="00A323C6"/>
    <w:rsid w:val="00A34FB1"/>
    <w:rsid w:val="00A42DF3"/>
    <w:rsid w:val="00A44AF9"/>
    <w:rsid w:val="00A45405"/>
    <w:rsid w:val="00A47FEC"/>
    <w:rsid w:val="00A55D46"/>
    <w:rsid w:val="00A56AA5"/>
    <w:rsid w:val="00A805FE"/>
    <w:rsid w:val="00A84401"/>
    <w:rsid w:val="00A8481F"/>
    <w:rsid w:val="00A86413"/>
    <w:rsid w:val="00A97575"/>
    <w:rsid w:val="00AA5289"/>
    <w:rsid w:val="00AB7536"/>
    <w:rsid w:val="00AC545B"/>
    <w:rsid w:val="00AC6DBC"/>
    <w:rsid w:val="00AC7D41"/>
    <w:rsid w:val="00AD1702"/>
    <w:rsid w:val="00AD1A1D"/>
    <w:rsid w:val="00AD1E31"/>
    <w:rsid w:val="00AF582C"/>
    <w:rsid w:val="00AF71D6"/>
    <w:rsid w:val="00AF7807"/>
    <w:rsid w:val="00B040A6"/>
    <w:rsid w:val="00B0532B"/>
    <w:rsid w:val="00B054BE"/>
    <w:rsid w:val="00B05508"/>
    <w:rsid w:val="00B073FC"/>
    <w:rsid w:val="00B14DA5"/>
    <w:rsid w:val="00B24817"/>
    <w:rsid w:val="00B24BF8"/>
    <w:rsid w:val="00B335E3"/>
    <w:rsid w:val="00B35D6F"/>
    <w:rsid w:val="00B40BDC"/>
    <w:rsid w:val="00B43312"/>
    <w:rsid w:val="00B52108"/>
    <w:rsid w:val="00B575C2"/>
    <w:rsid w:val="00B633D0"/>
    <w:rsid w:val="00B65254"/>
    <w:rsid w:val="00B71020"/>
    <w:rsid w:val="00B71FB3"/>
    <w:rsid w:val="00B75F2F"/>
    <w:rsid w:val="00B807C9"/>
    <w:rsid w:val="00B83EF4"/>
    <w:rsid w:val="00B867A0"/>
    <w:rsid w:val="00B944A1"/>
    <w:rsid w:val="00B9648E"/>
    <w:rsid w:val="00BB0FC7"/>
    <w:rsid w:val="00BB1C0A"/>
    <w:rsid w:val="00BB3EF5"/>
    <w:rsid w:val="00BC2297"/>
    <w:rsid w:val="00BC22E1"/>
    <w:rsid w:val="00BC483F"/>
    <w:rsid w:val="00BD013B"/>
    <w:rsid w:val="00BD1068"/>
    <w:rsid w:val="00BE1ED5"/>
    <w:rsid w:val="00BE245B"/>
    <w:rsid w:val="00BE61D3"/>
    <w:rsid w:val="00BE7E78"/>
    <w:rsid w:val="00BF2D03"/>
    <w:rsid w:val="00BF403B"/>
    <w:rsid w:val="00C040E0"/>
    <w:rsid w:val="00C05AEB"/>
    <w:rsid w:val="00C21C61"/>
    <w:rsid w:val="00C36464"/>
    <w:rsid w:val="00C36EA4"/>
    <w:rsid w:val="00C377B9"/>
    <w:rsid w:val="00C450FC"/>
    <w:rsid w:val="00C647D3"/>
    <w:rsid w:val="00C806EE"/>
    <w:rsid w:val="00C81865"/>
    <w:rsid w:val="00C82BD8"/>
    <w:rsid w:val="00CA17FF"/>
    <w:rsid w:val="00CC09A0"/>
    <w:rsid w:val="00CD66C4"/>
    <w:rsid w:val="00CE0345"/>
    <w:rsid w:val="00CE0E47"/>
    <w:rsid w:val="00CE68F9"/>
    <w:rsid w:val="00CF38F9"/>
    <w:rsid w:val="00CF60F8"/>
    <w:rsid w:val="00D06B86"/>
    <w:rsid w:val="00D10529"/>
    <w:rsid w:val="00D13582"/>
    <w:rsid w:val="00D31640"/>
    <w:rsid w:val="00D3369B"/>
    <w:rsid w:val="00D33A5E"/>
    <w:rsid w:val="00D40091"/>
    <w:rsid w:val="00D43F20"/>
    <w:rsid w:val="00D513F9"/>
    <w:rsid w:val="00D52CAD"/>
    <w:rsid w:val="00D53972"/>
    <w:rsid w:val="00D63374"/>
    <w:rsid w:val="00D63E7F"/>
    <w:rsid w:val="00D646AF"/>
    <w:rsid w:val="00D64AD5"/>
    <w:rsid w:val="00D842E7"/>
    <w:rsid w:val="00D9107D"/>
    <w:rsid w:val="00D953F6"/>
    <w:rsid w:val="00DA51DC"/>
    <w:rsid w:val="00DB1255"/>
    <w:rsid w:val="00DB5B7C"/>
    <w:rsid w:val="00DC2C67"/>
    <w:rsid w:val="00DC5D01"/>
    <w:rsid w:val="00DD21C4"/>
    <w:rsid w:val="00DD289E"/>
    <w:rsid w:val="00DD6EE5"/>
    <w:rsid w:val="00DE0E85"/>
    <w:rsid w:val="00DF3FF7"/>
    <w:rsid w:val="00DF4429"/>
    <w:rsid w:val="00E21198"/>
    <w:rsid w:val="00E255C2"/>
    <w:rsid w:val="00E27168"/>
    <w:rsid w:val="00E30605"/>
    <w:rsid w:val="00E34A6D"/>
    <w:rsid w:val="00E44358"/>
    <w:rsid w:val="00E4486E"/>
    <w:rsid w:val="00E50168"/>
    <w:rsid w:val="00E511BB"/>
    <w:rsid w:val="00E52807"/>
    <w:rsid w:val="00E618A2"/>
    <w:rsid w:val="00E66B1B"/>
    <w:rsid w:val="00E66F06"/>
    <w:rsid w:val="00E67EC1"/>
    <w:rsid w:val="00E8668C"/>
    <w:rsid w:val="00E87A5E"/>
    <w:rsid w:val="00E927DF"/>
    <w:rsid w:val="00E93115"/>
    <w:rsid w:val="00E942BC"/>
    <w:rsid w:val="00EA12C6"/>
    <w:rsid w:val="00EA3812"/>
    <w:rsid w:val="00EB0206"/>
    <w:rsid w:val="00EB3048"/>
    <w:rsid w:val="00EB35B1"/>
    <w:rsid w:val="00EC1241"/>
    <w:rsid w:val="00EC6E91"/>
    <w:rsid w:val="00ED30BE"/>
    <w:rsid w:val="00ED33A8"/>
    <w:rsid w:val="00EE0F3B"/>
    <w:rsid w:val="00EE59C9"/>
    <w:rsid w:val="00EE6B64"/>
    <w:rsid w:val="00EF0280"/>
    <w:rsid w:val="00F000C0"/>
    <w:rsid w:val="00F07C3C"/>
    <w:rsid w:val="00F11A83"/>
    <w:rsid w:val="00F15F43"/>
    <w:rsid w:val="00F16BC3"/>
    <w:rsid w:val="00F31251"/>
    <w:rsid w:val="00F33FF1"/>
    <w:rsid w:val="00F36D87"/>
    <w:rsid w:val="00F4010B"/>
    <w:rsid w:val="00F63154"/>
    <w:rsid w:val="00F73A15"/>
    <w:rsid w:val="00F759A4"/>
    <w:rsid w:val="00F97307"/>
    <w:rsid w:val="00FA584D"/>
    <w:rsid w:val="00FB0880"/>
    <w:rsid w:val="00FB26A9"/>
    <w:rsid w:val="00FB5B8B"/>
    <w:rsid w:val="00FC0184"/>
    <w:rsid w:val="00FC2BB6"/>
    <w:rsid w:val="00FD1AB2"/>
    <w:rsid w:val="00FE1733"/>
    <w:rsid w:val="00FE2ABD"/>
    <w:rsid w:val="00FE3A2E"/>
    <w:rsid w:val="00FE4348"/>
    <w:rsid w:val="00FE7184"/>
    <w:rsid w:val="00FE7D6E"/>
    <w:rsid w:val="00FF3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2B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47D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47DC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7DC7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607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0704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07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0704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127</TotalTime>
  <Pages>1</Pages>
  <Words>41</Words>
  <Characters>240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18</cp:revision>
  <cp:lastPrinted>2014-07-29T05:44:00Z</cp:lastPrinted>
  <dcterms:created xsi:type="dcterms:W3CDTF">2014-04-21T02:55:00Z</dcterms:created>
  <dcterms:modified xsi:type="dcterms:W3CDTF">2014-08-19T02:52:00Z</dcterms:modified>
</cp:coreProperties>
</file>